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7927E" w14:textId="0A178393" w:rsidR="00F57579" w:rsidRDefault="00F57579" w:rsidP="00F57579">
      <w:pPr>
        <w:pStyle w:val="CRCoverPage"/>
        <w:tabs>
          <w:tab w:val="right" w:pos="9639"/>
        </w:tabs>
        <w:spacing w:after="0"/>
        <w:rPr>
          <w:rFonts w:cs="Arial"/>
          <w:b/>
          <w:sz w:val="24"/>
          <w:szCs w:val="24"/>
        </w:rPr>
      </w:pPr>
      <w:r>
        <w:rPr>
          <w:rFonts w:cs="Arial"/>
          <w:b/>
          <w:sz w:val="24"/>
          <w:szCs w:val="24"/>
        </w:rPr>
        <w:t>3GPP TSG RAN Meeting #103</w:t>
      </w:r>
      <w:r>
        <w:rPr>
          <w:rFonts w:cs="Arial"/>
          <w:b/>
          <w:sz w:val="24"/>
          <w:szCs w:val="24"/>
        </w:rPr>
        <w:tab/>
      </w:r>
      <w:r w:rsidR="00CF32D9" w:rsidRPr="00CF32D9">
        <w:rPr>
          <w:rFonts w:cs="Arial"/>
          <w:b/>
          <w:sz w:val="24"/>
          <w:szCs w:val="24"/>
        </w:rPr>
        <w:t>RP-240749</w:t>
      </w:r>
    </w:p>
    <w:p w14:paraId="0467A7CD" w14:textId="1B0BF2F2" w:rsidR="00F57BC0" w:rsidRPr="00D713C2" w:rsidRDefault="00F57579" w:rsidP="00F57579">
      <w:pPr>
        <w:pStyle w:val="CRCoverPage"/>
        <w:tabs>
          <w:tab w:val="right" w:pos="9639"/>
        </w:tabs>
        <w:spacing w:after="0"/>
        <w:rPr>
          <w:rFonts w:cs="Arial"/>
          <w:b/>
          <w:sz w:val="24"/>
          <w:szCs w:val="24"/>
        </w:rPr>
      </w:pPr>
      <w:r>
        <w:rPr>
          <w:rFonts w:cs="Arial"/>
          <w:b/>
          <w:sz w:val="24"/>
          <w:szCs w:val="24"/>
        </w:rPr>
        <w:t>March 18–21, 2023, Maastricht, Netherlands</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71162E8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C7D0A" w:rsidRPr="00BC7D0A">
        <w:rPr>
          <w:rFonts w:ascii="Arial" w:hAnsi="Arial" w:cs="Arial"/>
          <w:lang w:eastAsia="ja-JP"/>
        </w:rPr>
        <w:t>9.</w:t>
      </w:r>
      <w:r w:rsidR="00AD615C">
        <w:rPr>
          <w:rFonts w:ascii="Arial" w:hAnsi="Arial" w:cs="Arial"/>
          <w:lang w:eastAsia="ja-JP"/>
        </w:rPr>
        <w:t>5</w:t>
      </w:r>
      <w:r w:rsidR="00BC7D0A" w:rsidRPr="00BC7D0A">
        <w:rPr>
          <w:rFonts w:ascii="Arial" w:hAnsi="Arial" w:cs="Arial"/>
          <w:lang w:eastAsia="ja-JP"/>
        </w:rPr>
        <w:t>.4.</w:t>
      </w:r>
      <w:r w:rsidR="00AD615C">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D39B65A" w:rsidR="00593315" w:rsidRPr="00CD2F1E" w:rsidRDefault="00CD2F1E" w:rsidP="001A248F">
            <w:pPr>
              <w:tabs>
                <w:tab w:val="left" w:pos="567"/>
              </w:tabs>
              <w:spacing w:after="0"/>
              <w:rPr>
                <w:rFonts w:ascii="Arial" w:hAnsi="Arial" w:cs="Arial"/>
                <w:bCs/>
                <w:lang w:eastAsia="ja-JP"/>
              </w:rPr>
            </w:pPr>
            <w:r w:rsidRPr="00CD2F1E">
              <w:rPr>
                <w:rFonts w:ascii="Arial" w:eastAsia="Batang" w:hAnsi="Arial" w:cs="Arial"/>
                <w:bCs/>
                <w:lang w:eastAsia="zh-CN"/>
              </w:rPr>
              <w:t>High power UE (power class m with 1&lt;m&lt;3) for a single FR1 band in UL of Dual Connectivity (DC) combinations of x bands (x=1,2,3, 4 for y=1 or x=1, 2 for y=2) LTE inter-band CA (xDL/1UL) and y bands NR inter-band CA (yDL/1UL)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517C5B47" w:rsidR="00871653" w:rsidRPr="00A76519" w:rsidRDefault="00E05F2E"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554BE438" w:rsidR="00A76519" w:rsidRPr="008A2332" w:rsidRDefault="00AA14DB" w:rsidP="00A76519">
            <w:pPr>
              <w:tabs>
                <w:tab w:val="left" w:pos="567"/>
              </w:tabs>
              <w:spacing w:after="0"/>
              <w:rPr>
                <w:rFonts w:ascii="Arial" w:hAnsi="Arial" w:cs="Arial"/>
                <w:lang w:eastAsia="ja-JP"/>
              </w:rPr>
            </w:pPr>
            <w:r w:rsidRPr="00AA14DB">
              <w:rPr>
                <w:rFonts w:ascii="Arial" w:hAnsi="Arial" w:cs="Arial"/>
                <w:lang w:eastAsia="ja-JP"/>
              </w:rPr>
              <w:t>HPUE_FR1_DC_LTE_NR_R18</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06726381" w:rsidR="00A76519" w:rsidRPr="00E26E68" w:rsidRDefault="00E26E68" w:rsidP="00A76519">
            <w:pPr>
              <w:tabs>
                <w:tab w:val="left" w:pos="567"/>
              </w:tabs>
              <w:spacing w:after="0"/>
              <w:rPr>
                <w:rFonts w:ascii="Arial" w:hAnsi="Arial" w:cs="Arial"/>
                <w:lang w:eastAsia="ja-JP"/>
              </w:rPr>
            </w:pPr>
            <w:r w:rsidRPr="00E26E68">
              <w:rPr>
                <w:rFonts w:ascii="Arial" w:hAnsi="Arial" w:cs="Arial"/>
              </w:rPr>
              <w:t>970088</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5F024B9E" w:rsidR="00A76519" w:rsidRPr="008A2332" w:rsidRDefault="00C52EF3" w:rsidP="00A76519">
            <w:pPr>
              <w:tabs>
                <w:tab w:val="left" w:pos="567"/>
              </w:tabs>
              <w:spacing w:after="0"/>
              <w:rPr>
                <w:rFonts w:ascii="Arial" w:hAnsi="Arial" w:cs="Arial"/>
                <w:lang w:eastAsia="ja-JP"/>
              </w:rPr>
            </w:pPr>
            <w:r w:rsidRPr="00C52EF3">
              <w:rPr>
                <w:rFonts w:ascii="Arial" w:hAnsi="Arial" w:cs="Arial"/>
                <w:lang w:eastAsia="ja-JP"/>
              </w:rPr>
              <w:t>RP-233977</w:t>
            </w:r>
          </w:p>
        </w:tc>
      </w:tr>
      <w:tr w:rsidR="00E35D96" w:rsidRPr="008836AC" w14:paraId="3BEA8160" w14:textId="77777777" w:rsidTr="00871653">
        <w:tc>
          <w:tcPr>
            <w:tcW w:w="2436" w:type="dxa"/>
          </w:tcPr>
          <w:p w14:paraId="5CFFFEDD" w14:textId="77777777" w:rsidR="00E35D96" w:rsidRDefault="00E35D96" w:rsidP="00E35D96">
            <w:pPr>
              <w:tabs>
                <w:tab w:val="left" w:pos="567"/>
              </w:tabs>
              <w:spacing w:after="0"/>
              <w:rPr>
                <w:rFonts w:ascii="Arial" w:hAnsi="Arial" w:cs="Arial"/>
                <w:b/>
              </w:rPr>
            </w:pPr>
            <w:r>
              <w:rPr>
                <w:rFonts w:ascii="Arial" w:hAnsi="Arial" w:cs="Arial"/>
                <w:b/>
              </w:rPr>
              <w:t>Target Completion Date</w:t>
            </w:r>
          </w:p>
          <w:p w14:paraId="63E15187" w14:textId="77777777" w:rsidR="00E35D96" w:rsidRPr="008836AC" w:rsidRDefault="00E35D96" w:rsidP="00E35D96">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E35D96" w:rsidRPr="00A76519" w:rsidRDefault="00E35D96" w:rsidP="00E35D96">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E35D96" w:rsidRPr="00A76519" w:rsidRDefault="00E35D96" w:rsidP="00E35D96">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7E6531F5" w:rsidR="00E35D96" w:rsidRPr="00F51027" w:rsidRDefault="00E35D96" w:rsidP="00E35D96">
            <w:pPr>
              <w:tabs>
                <w:tab w:val="left" w:pos="567"/>
              </w:tabs>
              <w:spacing w:after="0"/>
              <w:rPr>
                <w:rFonts w:ascii="Arial" w:hAnsi="Arial" w:cs="Arial"/>
                <w:color w:val="FF9201"/>
              </w:rPr>
            </w:pPr>
            <w:r w:rsidRPr="00F51027">
              <w:rPr>
                <w:rFonts w:ascii="Arial" w:hAnsi="Arial" w:cs="Arial"/>
                <w:color w:val="FF9201"/>
              </w:rPr>
              <w:t>Core part: 0</w:t>
            </w:r>
            <w:r w:rsidR="00D47A0B">
              <w:rPr>
                <w:rFonts w:ascii="Arial" w:hAnsi="Arial" w:cs="Arial"/>
                <w:color w:val="FF9201"/>
              </w:rPr>
              <w:t>6</w:t>
            </w:r>
            <w:r w:rsidRPr="00F51027">
              <w:rPr>
                <w:rFonts w:ascii="Arial" w:hAnsi="Arial" w:cs="Arial"/>
                <w:color w:val="FF9201"/>
              </w:rPr>
              <w:t>/2024</w:t>
            </w:r>
          </w:p>
        </w:tc>
        <w:tc>
          <w:tcPr>
            <w:tcW w:w="2268" w:type="dxa"/>
          </w:tcPr>
          <w:p w14:paraId="0D59E277" w14:textId="77777777" w:rsidR="00E05F2E" w:rsidRDefault="00E35D96" w:rsidP="00E35D96">
            <w:pPr>
              <w:tabs>
                <w:tab w:val="left" w:pos="567"/>
              </w:tabs>
              <w:spacing w:after="0"/>
              <w:rPr>
                <w:rFonts w:ascii="Arial" w:hAnsi="Arial" w:cs="Arial"/>
              </w:rPr>
            </w:pPr>
            <w:r w:rsidRPr="00E1002A">
              <w:rPr>
                <w:rFonts w:ascii="Arial" w:hAnsi="Arial" w:cs="Arial"/>
              </w:rPr>
              <w:t>Performance part:</w:t>
            </w:r>
          </w:p>
          <w:p w14:paraId="53F0CB64" w14:textId="4F956A4C" w:rsidR="00E35D96" w:rsidRPr="00E1002A" w:rsidRDefault="00E05F2E" w:rsidP="00E35D96">
            <w:pPr>
              <w:tabs>
                <w:tab w:val="left" w:pos="567"/>
              </w:tabs>
              <w:spacing w:after="0"/>
              <w:rPr>
                <w:rFonts w:ascii="Arial" w:hAnsi="Arial" w:cs="Arial"/>
              </w:rPr>
            </w:pPr>
            <w:r>
              <w:rPr>
                <w:rFonts w:ascii="Arial" w:hAnsi="Arial" w:cs="Arial"/>
              </w:rPr>
              <w:t>N/A</w:t>
            </w:r>
          </w:p>
        </w:tc>
        <w:tc>
          <w:tcPr>
            <w:tcW w:w="1694" w:type="dxa"/>
            <w:gridSpan w:val="2"/>
          </w:tcPr>
          <w:p w14:paraId="57B7A966" w14:textId="77777777" w:rsidR="00E35D96" w:rsidRPr="00A76519" w:rsidRDefault="00E35D96" w:rsidP="00E35D96">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E35D96" w:rsidRDefault="00871653" w:rsidP="008836AC">
            <w:pPr>
              <w:tabs>
                <w:tab w:val="left" w:pos="567"/>
              </w:tabs>
              <w:spacing w:after="0"/>
              <w:rPr>
                <w:rFonts w:ascii="Arial" w:hAnsi="Arial" w:cs="Arial"/>
                <w:color w:val="FF9201"/>
              </w:rPr>
            </w:pPr>
            <w:r w:rsidRPr="00F51027">
              <w:rPr>
                <w:rFonts w:ascii="Arial" w:hAnsi="Arial" w:cs="Arial"/>
                <w:color w:val="FF9201"/>
              </w:rPr>
              <w:t>Core part:</w:t>
            </w:r>
            <w:r w:rsidRPr="00E35D96">
              <w:rPr>
                <w:rFonts w:ascii="Arial" w:hAnsi="Arial" w:cs="Arial"/>
                <w:color w:val="FF9201"/>
              </w:rPr>
              <w:t xml:space="preserve"> </w:t>
            </w:r>
          </w:p>
          <w:p w14:paraId="792D3325" w14:textId="2A1FAA6B" w:rsidR="00871653" w:rsidRPr="00E35D96" w:rsidRDefault="000443DD" w:rsidP="008836AC">
            <w:pPr>
              <w:tabs>
                <w:tab w:val="left" w:pos="567"/>
              </w:tabs>
              <w:spacing w:after="0"/>
              <w:rPr>
                <w:rFonts w:ascii="Arial" w:hAnsi="Arial" w:cs="Arial"/>
                <w:color w:val="FF9201"/>
              </w:rPr>
            </w:pPr>
            <w:r>
              <w:rPr>
                <w:rFonts w:ascii="Arial" w:hAnsi="Arial" w:cs="Arial"/>
                <w:color w:val="FF9201"/>
              </w:rPr>
              <w:t>7</w:t>
            </w:r>
            <w:r w:rsidR="00BC0BF6">
              <w:rPr>
                <w:rFonts w:ascii="Arial" w:hAnsi="Arial" w:cs="Arial"/>
                <w:color w:val="FF9201"/>
              </w:rPr>
              <w:t>5</w:t>
            </w:r>
            <w:r w:rsidR="00871653" w:rsidRPr="00E35D96">
              <w:rPr>
                <w:rFonts w:ascii="Arial" w:hAnsi="Arial" w:cs="Arial"/>
                <w:color w:val="FF9201"/>
              </w:rPr>
              <w:t>%</w:t>
            </w:r>
          </w:p>
        </w:tc>
        <w:tc>
          <w:tcPr>
            <w:tcW w:w="2268" w:type="dxa"/>
          </w:tcPr>
          <w:p w14:paraId="53EB9CAF" w14:textId="789AE010" w:rsidR="001C44E6" w:rsidRPr="00E1002A" w:rsidRDefault="00871653" w:rsidP="008836AC">
            <w:pPr>
              <w:tabs>
                <w:tab w:val="left" w:pos="567"/>
              </w:tabs>
              <w:spacing w:after="0"/>
              <w:rPr>
                <w:rFonts w:ascii="Arial" w:hAnsi="Arial" w:cs="Arial"/>
              </w:rPr>
            </w:pPr>
            <w:r w:rsidRPr="00E1002A">
              <w:rPr>
                <w:rFonts w:ascii="Arial" w:hAnsi="Arial" w:cs="Arial"/>
              </w:rPr>
              <w:t>Performance Part:</w:t>
            </w:r>
          </w:p>
          <w:p w14:paraId="5610102C" w14:textId="156CF6DE" w:rsidR="00871653" w:rsidRPr="00E1002A" w:rsidRDefault="008E4C74" w:rsidP="008836AC">
            <w:pPr>
              <w:tabs>
                <w:tab w:val="left" w:pos="567"/>
              </w:tabs>
              <w:spacing w:after="0"/>
              <w:rPr>
                <w:rFonts w:ascii="Arial" w:hAnsi="Arial" w:cs="Arial"/>
              </w:rPr>
            </w:pPr>
            <w:r>
              <w:rPr>
                <w:rFonts w:ascii="Arial" w:hAnsi="Arial" w:cs="Arial"/>
              </w:rPr>
              <w:t>N/A</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633A28E8" w:rsidR="00A76519" w:rsidRPr="00243701" w:rsidRDefault="00000000" w:rsidP="00A76519">
            <w:pPr>
              <w:tabs>
                <w:tab w:val="left" w:pos="567"/>
              </w:tabs>
              <w:spacing w:after="0"/>
              <w:rPr>
                <w:rFonts w:ascii="Arial" w:hAnsi="Arial" w:cs="Arial"/>
              </w:rPr>
            </w:pPr>
            <w:hyperlink r:id="rId8" w:history="1">
              <w:r w:rsidR="00FF3CB4" w:rsidRPr="00836856">
                <w:rPr>
                  <w:rStyle w:val="Hyperlink"/>
                  <w:rFonts w:ascii="Arial" w:hAnsi="Arial" w:cs="Arial"/>
                </w:rPr>
                <w:t>per.lindell@ericsson.com</w:t>
              </w:r>
            </w:hyperlink>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A900760" w:rsidR="00D22398" w:rsidRPr="008836AC" w:rsidRDefault="00287028" w:rsidP="00C4666A">
            <w:pPr>
              <w:pStyle w:val="TAL"/>
              <w:jc w:val="center"/>
              <w:rPr>
                <w:color w:val="FF0000"/>
                <w:lang w:eastAsia="ja-JP"/>
              </w:rPr>
            </w:pPr>
            <w:r>
              <w:rPr>
                <w:lang w:eastAsia="ja-JP"/>
              </w:rPr>
              <w:t>Yes</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CDA8782" w14:textId="77777777" w:rsidR="002D0F1D" w:rsidRPr="003B7182" w:rsidRDefault="00C21339" w:rsidP="002D0F1D">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68D74E5" w14:textId="77777777" w:rsidR="002D0F1D" w:rsidRDefault="002D0F1D" w:rsidP="002D0F1D">
      <w:pPr>
        <w:spacing w:after="0"/>
        <w:rPr>
          <w:rFonts w:ascii="Arial" w:eastAsiaTheme="minorEastAsia" w:hAnsi="Arial" w:cs="Arial"/>
          <w:lang w:eastAsia="zh-TW"/>
        </w:rPr>
      </w:pPr>
    </w:p>
    <w:p w14:paraId="5BCA59F8" w14:textId="77777777" w:rsidR="002D0F1D" w:rsidRDefault="002D0F1D" w:rsidP="002D0F1D">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4D845" w14:textId="77777777" w:rsidR="00AF786A" w:rsidRDefault="00AF786A">
      <w:r>
        <w:separator/>
      </w:r>
    </w:p>
  </w:endnote>
  <w:endnote w:type="continuationSeparator" w:id="0">
    <w:p w14:paraId="0E3C24AE" w14:textId="77777777" w:rsidR="00AF786A" w:rsidRDefault="00AF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AE389" w14:textId="77777777" w:rsidR="00AF786A" w:rsidRDefault="00AF786A">
      <w:r>
        <w:separator/>
      </w:r>
    </w:p>
  </w:footnote>
  <w:footnote w:type="continuationSeparator" w:id="0">
    <w:p w14:paraId="6474A94F" w14:textId="77777777" w:rsidR="00AF786A" w:rsidRDefault="00AF78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48584489">
    <w:abstractNumId w:val="7"/>
  </w:num>
  <w:num w:numId="2" w16cid:durableId="1267926985">
    <w:abstractNumId w:val="0"/>
  </w:num>
  <w:num w:numId="3" w16cid:durableId="556474513">
    <w:abstractNumId w:val="15"/>
  </w:num>
  <w:num w:numId="4" w16cid:durableId="534275449">
    <w:abstractNumId w:val="13"/>
  </w:num>
  <w:num w:numId="5" w16cid:durableId="248317579">
    <w:abstractNumId w:val="6"/>
  </w:num>
  <w:num w:numId="6" w16cid:durableId="819075557">
    <w:abstractNumId w:val="16"/>
  </w:num>
  <w:num w:numId="7" w16cid:durableId="1030227684">
    <w:abstractNumId w:val="1"/>
  </w:num>
  <w:num w:numId="8" w16cid:durableId="431438581">
    <w:abstractNumId w:val="5"/>
  </w:num>
  <w:num w:numId="9" w16cid:durableId="46535592">
    <w:abstractNumId w:val="11"/>
  </w:num>
  <w:num w:numId="10" w16cid:durableId="1648902857">
    <w:abstractNumId w:val="17"/>
  </w:num>
  <w:num w:numId="11" w16cid:durableId="946156879">
    <w:abstractNumId w:val="12"/>
  </w:num>
  <w:num w:numId="12" w16cid:durableId="1694309752">
    <w:abstractNumId w:val="10"/>
  </w:num>
  <w:num w:numId="13" w16cid:durableId="512837586">
    <w:abstractNumId w:val="14"/>
  </w:num>
  <w:num w:numId="14" w16cid:durableId="581184942">
    <w:abstractNumId w:val="3"/>
  </w:num>
  <w:num w:numId="15" w16cid:durableId="339354454">
    <w:abstractNumId w:val="9"/>
  </w:num>
  <w:num w:numId="16" w16cid:durableId="920257647">
    <w:abstractNumId w:val="2"/>
  </w:num>
  <w:num w:numId="17" w16cid:durableId="1764185731">
    <w:abstractNumId w:val="8"/>
  </w:num>
  <w:num w:numId="18" w16cid:durableId="2358277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276C5"/>
    <w:rsid w:val="000443DD"/>
    <w:rsid w:val="0004456C"/>
    <w:rsid w:val="00050714"/>
    <w:rsid w:val="0005259B"/>
    <w:rsid w:val="00053FEE"/>
    <w:rsid w:val="00060AE4"/>
    <w:rsid w:val="000676C8"/>
    <w:rsid w:val="000746A7"/>
    <w:rsid w:val="00074FCD"/>
    <w:rsid w:val="0007519F"/>
    <w:rsid w:val="00086D5B"/>
    <w:rsid w:val="000910BB"/>
    <w:rsid w:val="000926AF"/>
    <w:rsid w:val="000934C8"/>
    <w:rsid w:val="00097AB3"/>
    <w:rsid w:val="000A0107"/>
    <w:rsid w:val="000A2C5C"/>
    <w:rsid w:val="000A3ED2"/>
    <w:rsid w:val="000A5272"/>
    <w:rsid w:val="000A610C"/>
    <w:rsid w:val="000C00FA"/>
    <w:rsid w:val="000C51AA"/>
    <w:rsid w:val="000D17BC"/>
    <w:rsid w:val="000D2186"/>
    <w:rsid w:val="000D48F1"/>
    <w:rsid w:val="000E43E2"/>
    <w:rsid w:val="000E4F35"/>
    <w:rsid w:val="000F6C1C"/>
    <w:rsid w:val="001066D7"/>
    <w:rsid w:val="00116F4B"/>
    <w:rsid w:val="0012046E"/>
    <w:rsid w:val="00135403"/>
    <w:rsid w:val="00137471"/>
    <w:rsid w:val="00150FD3"/>
    <w:rsid w:val="00151634"/>
    <w:rsid w:val="0015634C"/>
    <w:rsid w:val="00175CA9"/>
    <w:rsid w:val="00184428"/>
    <w:rsid w:val="001A248F"/>
    <w:rsid w:val="001A3B5F"/>
    <w:rsid w:val="001B5CA8"/>
    <w:rsid w:val="001C297F"/>
    <w:rsid w:val="001C4490"/>
    <w:rsid w:val="001C44E6"/>
    <w:rsid w:val="001D13B7"/>
    <w:rsid w:val="001D2C1A"/>
    <w:rsid w:val="001D3BA2"/>
    <w:rsid w:val="001D44B7"/>
    <w:rsid w:val="001E0075"/>
    <w:rsid w:val="001F1B1F"/>
    <w:rsid w:val="001F2A20"/>
    <w:rsid w:val="001F3E9B"/>
    <w:rsid w:val="001F486F"/>
    <w:rsid w:val="00207DC4"/>
    <w:rsid w:val="0022485E"/>
    <w:rsid w:val="00227381"/>
    <w:rsid w:val="00243A99"/>
    <w:rsid w:val="0025097C"/>
    <w:rsid w:val="0026408F"/>
    <w:rsid w:val="002836C9"/>
    <w:rsid w:val="00287028"/>
    <w:rsid w:val="0029567C"/>
    <w:rsid w:val="00296483"/>
    <w:rsid w:val="002D0F1D"/>
    <w:rsid w:val="002F59A2"/>
    <w:rsid w:val="0030065D"/>
    <w:rsid w:val="00301B7A"/>
    <w:rsid w:val="00302320"/>
    <w:rsid w:val="00306D59"/>
    <w:rsid w:val="0032503A"/>
    <w:rsid w:val="00325EE1"/>
    <w:rsid w:val="003267E3"/>
    <w:rsid w:val="003357C0"/>
    <w:rsid w:val="00344D60"/>
    <w:rsid w:val="00346477"/>
    <w:rsid w:val="003475B7"/>
    <w:rsid w:val="00347CB0"/>
    <w:rsid w:val="0035012D"/>
    <w:rsid w:val="0036248C"/>
    <w:rsid w:val="003663D0"/>
    <w:rsid w:val="00367401"/>
    <w:rsid w:val="00375678"/>
    <w:rsid w:val="0037714F"/>
    <w:rsid w:val="00386C1C"/>
    <w:rsid w:val="0039390A"/>
    <w:rsid w:val="00393CE6"/>
    <w:rsid w:val="00394AB0"/>
    <w:rsid w:val="00396252"/>
    <w:rsid w:val="003968F8"/>
    <w:rsid w:val="003A4B47"/>
    <w:rsid w:val="003B24AF"/>
    <w:rsid w:val="003B7182"/>
    <w:rsid w:val="003C1747"/>
    <w:rsid w:val="003D5036"/>
    <w:rsid w:val="003D5C87"/>
    <w:rsid w:val="003D764D"/>
    <w:rsid w:val="003E3A1A"/>
    <w:rsid w:val="003E7878"/>
    <w:rsid w:val="003E7D6D"/>
    <w:rsid w:val="0040091C"/>
    <w:rsid w:val="00406D7A"/>
    <w:rsid w:val="004258BA"/>
    <w:rsid w:val="00425F40"/>
    <w:rsid w:val="00434AFB"/>
    <w:rsid w:val="00441FF1"/>
    <w:rsid w:val="00452EEE"/>
    <w:rsid w:val="0045300D"/>
    <w:rsid w:val="004531C9"/>
    <w:rsid w:val="00453707"/>
    <w:rsid w:val="00457D91"/>
    <w:rsid w:val="00460C31"/>
    <w:rsid w:val="00464E5B"/>
    <w:rsid w:val="00465D7C"/>
    <w:rsid w:val="0047055A"/>
    <w:rsid w:val="00474450"/>
    <w:rsid w:val="004873E6"/>
    <w:rsid w:val="004961D4"/>
    <w:rsid w:val="004B15B8"/>
    <w:rsid w:val="004B566C"/>
    <w:rsid w:val="004B7B48"/>
    <w:rsid w:val="004D179D"/>
    <w:rsid w:val="004D4AB1"/>
    <w:rsid w:val="004D7C86"/>
    <w:rsid w:val="004F218A"/>
    <w:rsid w:val="004F4932"/>
    <w:rsid w:val="0050334E"/>
    <w:rsid w:val="00505387"/>
    <w:rsid w:val="00512DF7"/>
    <w:rsid w:val="005141E7"/>
    <w:rsid w:val="00517E63"/>
    <w:rsid w:val="00526B0D"/>
    <w:rsid w:val="005323C1"/>
    <w:rsid w:val="005371CB"/>
    <w:rsid w:val="005453C7"/>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1A25"/>
    <w:rsid w:val="0064415E"/>
    <w:rsid w:val="00644A98"/>
    <w:rsid w:val="006458DF"/>
    <w:rsid w:val="00650D52"/>
    <w:rsid w:val="006615B2"/>
    <w:rsid w:val="00662313"/>
    <w:rsid w:val="00667D1F"/>
    <w:rsid w:val="00672A2C"/>
    <w:rsid w:val="00673911"/>
    <w:rsid w:val="006870C9"/>
    <w:rsid w:val="006A3ADF"/>
    <w:rsid w:val="006A7BCB"/>
    <w:rsid w:val="006B4C1E"/>
    <w:rsid w:val="006C090F"/>
    <w:rsid w:val="006C4E32"/>
    <w:rsid w:val="006C56D8"/>
    <w:rsid w:val="006D07AE"/>
    <w:rsid w:val="006D1C93"/>
    <w:rsid w:val="006E3F11"/>
    <w:rsid w:val="006F3855"/>
    <w:rsid w:val="00700787"/>
    <w:rsid w:val="00701410"/>
    <w:rsid w:val="007113A1"/>
    <w:rsid w:val="00712110"/>
    <w:rsid w:val="00721CF6"/>
    <w:rsid w:val="00723E46"/>
    <w:rsid w:val="00733826"/>
    <w:rsid w:val="00746E56"/>
    <w:rsid w:val="00766CFB"/>
    <w:rsid w:val="007816FF"/>
    <w:rsid w:val="007827BA"/>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1773A"/>
    <w:rsid w:val="00823B90"/>
    <w:rsid w:val="00825C58"/>
    <w:rsid w:val="0083266E"/>
    <w:rsid w:val="008337ED"/>
    <w:rsid w:val="00834BBD"/>
    <w:rsid w:val="00834CF8"/>
    <w:rsid w:val="00843F5F"/>
    <w:rsid w:val="008455C3"/>
    <w:rsid w:val="00845B1B"/>
    <w:rsid w:val="00851A4C"/>
    <w:rsid w:val="008546E5"/>
    <w:rsid w:val="008648F6"/>
    <w:rsid w:val="00871653"/>
    <w:rsid w:val="00881D74"/>
    <w:rsid w:val="00881E7B"/>
    <w:rsid w:val="008836AC"/>
    <w:rsid w:val="00887422"/>
    <w:rsid w:val="0089166C"/>
    <w:rsid w:val="00893204"/>
    <w:rsid w:val="008960DE"/>
    <w:rsid w:val="008A2332"/>
    <w:rsid w:val="008A36DF"/>
    <w:rsid w:val="008A62FD"/>
    <w:rsid w:val="008C1698"/>
    <w:rsid w:val="008C1A3D"/>
    <w:rsid w:val="008D01C3"/>
    <w:rsid w:val="008D1E13"/>
    <w:rsid w:val="008D6549"/>
    <w:rsid w:val="008D70D2"/>
    <w:rsid w:val="008E4C74"/>
    <w:rsid w:val="008E50AC"/>
    <w:rsid w:val="008F1748"/>
    <w:rsid w:val="008F2FD6"/>
    <w:rsid w:val="00900AE8"/>
    <w:rsid w:val="00900DAD"/>
    <w:rsid w:val="0090775F"/>
    <w:rsid w:val="0091408E"/>
    <w:rsid w:val="009212AB"/>
    <w:rsid w:val="009378CA"/>
    <w:rsid w:val="0095025E"/>
    <w:rsid w:val="00955C4C"/>
    <w:rsid w:val="0097252B"/>
    <w:rsid w:val="00982CB4"/>
    <w:rsid w:val="00992608"/>
    <w:rsid w:val="0099528D"/>
    <w:rsid w:val="00995338"/>
    <w:rsid w:val="00996777"/>
    <w:rsid w:val="009B6FB1"/>
    <w:rsid w:val="009C0BC7"/>
    <w:rsid w:val="009C46F2"/>
    <w:rsid w:val="009C6592"/>
    <w:rsid w:val="009D774A"/>
    <w:rsid w:val="009E209B"/>
    <w:rsid w:val="009F0747"/>
    <w:rsid w:val="00A03514"/>
    <w:rsid w:val="00A1432C"/>
    <w:rsid w:val="00A17079"/>
    <w:rsid w:val="00A448C3"/>
    <w:rsid w:val="00A458D4"/>
    <w:rsid w:val="00A46489"/>
    <w:rsid w:val="00A46FB7"/>
    <w:rsid w:val="00A53118"/>
    <w:rsid w:val="00A54E1E"/>
    <w:rsid w:val="00A745D4"/>
    <w:rsid w:val="00A75E27"/>
    <w:rsid w:val="00A76519"/>
    <w:rsid w:val="00A86AB5"/>
    <w:rsid w:val="00A97226"/>
    <w:rsid w:val="00AA0E64"/>
    <w:rsid w:val="00AA142F"/>
    <w:rsid w:val="00AA14DB"/>
    <w:rsid w:val="00AA4258"/>
    <w:rsid w:val="00AA53DB"/>
    <w:rsid w:val="00AB239A"/>
    <w:rsid w:val="00AC39FB"/>
    <w:rsid w:val="00AD53C7"/>
    <w:rsid w:val="00AD615C"/>
    <w:rsid w:val="00AD7ADC"/>
    <w:rsid w:val="00AE08EB"/>
    <w:rsid w:val="00AE1451"/>
    <w:rsid w:val="00AE3DA2"/>
    <w:rsid w:val="00AF0BF7"/>
    <w:rsid w:val="00AF786A"/>
    <w:rsid w:val="00B00BBE"/>
    <w:rsid w:val="00B10710"/>
    <w:rsid w:val="00B15867"/>
    <w:rsid w:val="00B208FA"/>
    <w:rsid w:val="00B25C12"/>
    <w:rsid w:val="00B2766F"/>
    <w:rsid w:val="00B279C8"/>
    <w:rsid w:val="00B31ABC"/>
    <w:rsid w:val="00B445ED"/>
    <w:rsid w:val="00B6300F"/>
    <w:rsid w:val="00B70130"/>
    <w:rsid w:val="00B70389"/>
    <w:rsid w:val="00B7323B"/>
    <w:rsid w:val="00B77282"/>
    <w:rsid w:val="00B833D2"/>
    <w:rsid w:val="00B84623"/>
    <w:rsid w:val="00BA1E61"/>
    <w:rsid w:val="00BA5F90"/>
    <w:rsid w:val="00BB66D5"/>
    <w:rsid w:val="00BC0BF6"/>
    <w:rsid w:val="00BC7D0A"/>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51169"/>
    <w:rsid w:val="00C52EF3"/>
    <w:rsid w:val="00C65EE2"/>
    <w:rsid w:val="00C74DAF"/>
    <w:rsid w:val="00C80116"/>
    <w:rsid w:val="00C817FF"/>
    <w:rsid w:val="00C87BFC"/>
    <w:rsid w:val="00CB5470"/>
    <w:rsid w:val="00CC1B0A"/>
    <w:rsid w:val="00CD2F1E"/>
    <w:rsid w:val="00CD543D"/>
    <w:rsid w:val="00CE685D"/>
    <w:rsid w:val="00CF32D9"/>
    <w:rsid w:val="00CF5E71"/>
    <w:rsid w:val="00CF7FAC"/>
    <w:rsid w:val="00D160C1"/>
    <w:rsid w:val="00D17794"/>
    <w:rsid w:val="00D22398"/>
    <w:rsid w:val="00D35E6C"/>
    <w:rsid w:val="00D435EC"/>
    <w:rsid w:val="00D436CF"/>
    <w:rsid w:val="00D45B2F"/>
    <w:rsid w:val="00D46E88"/>
    <w:rsid w:val="00D47A0B"/>
    <w:rsid w:val="00D60BD6"/>
    <w:rsid w:val="00D613A9"/>
    <w:rsid w:val="00D70D86"/>
    <w:rsid w:val="00D713C2"/>
    <w:rsid w:val="00D76BA4"/>
    <w:rsid w:val="00D8021D"/>
    <w:rsid w:val="00D82D10"/>
    <w:rsid w:val="00D86784"/>
    <w:rsid w:val="00D9252E"/>
    <w:rsid w:val="00DB15BC"/>
    <w:rsid w:val="00DD33FD"/>
    <w:rsid w:val="00DD59EE"/>
    <w:rsid w:val="00DE2A08"/>
    <w:rsid w:val="00DE2B4D"/>
    <w:rsid w:val="00E00E44"/>
    <w:rsid w:val="00E049A8"/>
    <w:rsid w:val="00E05F2E"/>
    <w:rsid w:val="00E1002A"/>
    <w:rsid w:val="00E12ECB"/>
    <w:rsid w:val="00E1451F"/>
    <w:rsid w:val="00E15A72"/>
    <w:rsid w:val="00E15E28"/>
    <w:rsid w:val="00E16577"/>
    <w:rsid w:val="00E25403"/>
    <w:rsid w:val="00E26E68"/>
    <w:rsid w:val="00E2774E"/>
    <w:rsid w:val="00E355C8"/>
    <w:rsid w:val="00E35D96"/>
    <w:rsid w:val="00E36051"/>
    <w:rsid w:val="00E544FA"/>
    <w:rsid w:val="00E5792E"/>
    <w:rsid w:val="00E57952"/>
    <w:rsid w:val="00E6077C"/>
    <w:rsid w:val="00E61C6C"/>
    <w:rsid w:val="00E6618E"/>
    <w:rsid w:val="00E73AAE"/>
    <w:rsid w:val="00E75EB4"/>
    <w:rsid w:val="00E77436"/>
    <w:rsid w:val="00E82C8E"/>
    <w:rsid w:val="00E8435D"/>
    <w:rsid w:val="00E87CFA"/>
    <w:rsid w:val="00E87E07"/>
    <w:rsid w:val="00E92A8D"/>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17CA4"/>
    <w:rsid w:val="00F24DDD"/>
    <w:rsid w:val="00F2770B"/>
    <w:rsid w:val="00F51027"/>
    <w:rsid w:val="00F549A3"/>
    <w:rsid w:val="00F55CBF"/>
    <w:rsid w:val="00F57579"/>
    <w:rsid w:val="00F57BC0"/>
    <w:rsid w:val="00F64278"/>
    <w:rsid w:val="00F72B10"/>
    <w:rsid w:val="00F77359"/>
    <w:rsid w:val="00F86A73"/>
    <w:rsid w:val="00FA1A0A"/>
    <w:rsid w:val="00FA58DA"/>
    <w:rsid w:val="00FB375C"/>
    <w:rsid w:val="00FC345B"/>
    <w:rsid w:val="00FD0D0F"/>
    <w:rsid w:val="00FD3ECA"/>
    <w:rsid w:val="00FD4E37"/>
    <w:rsid w:val="00FF3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 w:type="character" w:styleId="UnresolvedMention">
    <w:name w:val="Unresolved Mention"/>
    <w:basedOn w:val="DefaultParagraphFont"/>
    <w:uiPriority w:val="99"/>
    <w:semiHidden/>
    <w:unhideWhenUsed/>
    <w:rsid w:val="00FF3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6332013">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lindell@ericss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Pages>
  <Words>620</Words>
  <Characters>3537</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100</cp:revision>
  <dcterms:created xsi:type="dcterms:W3CDTF">2020-09-03T15:52:00Z</dcterms:created>
  <dcterms:modified xsi:type="dcterms:W3CDTF">2024-03-18T07:05:00Z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